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5D" w:rsidRDefault="009D1B5D" w:rsidP="00AE0240">
      <w:pPr>
        <w:snapToGrid w:val="0"/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9D1B5D" w:rsidRDefault="009D1B5D" w:rsidP="00AE0240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D1B5D" w:rsidRDefault="009D1B5D" w:rsidP="00AE0240">
      <w:pPr>
        <w:spacing w:after="0" w:line="240" w:lineRule="auto"/>
        <w:ind w:left="1006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03.02.2026 № 3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D1B5D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9D1B5D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9D1B5D" w:rsidRPr="00B37DB5" w:rsidRDefault="009D1B5D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B5D" w:rsidRPr="00B37DB5" w:rsidRDefault="009D1B5D" w:rsidP="00AE024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1B5D" w:rsidRPr="00B37DB5" w:rsidTr="00AE0240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D1B5D" w:rsidRPr="00B37DB5" w:rsidTr="00AE0240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AE0240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C27154" w:rsidRDefault="009D1B5D" w:rsidP="00AE0240">
            <w:pPr>
              <w:pStyle w:val="NormalWeb"/>
              <w:spacing w:before="0" w:beforeAutospacing="0" w:after="0" w:afterAutospacing="0"/>
              <w:contextualSpacing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Default="009D1B5D" w:rsidP="00AE0240">
            <w:pPr>
              <w:pStyle w:val="NormalWeb"/>
              <w:spacing w:before="0" w:beforeAutospacing="0" w:after="0" w:afterAutospacing="0"/>
              <w:contextualSpacing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9D1B5D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32288013,10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AE0240" w:rsidRDefault="009D1B5D" w:rsidP="00AE0240">
            <w:pPr>
              <w:spacing w:after="0" w:line="240" w:lineRule="auto"/>
              <w:ind w:left="-103" w:right="-107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AE0240">
              <w:rPr>
                <w:rFonts w:ascii="Times New Roman" w:hAnsi="Times New Roman"/>
                <w:sz w:val="20"/>
                <w:lang w:eastAsia="ar-SA"/>
              </w:rPr>
              <w:t>5380892,54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C27154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4A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6137865,80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ind w:left="-114" w:right="-11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72E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961059,87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4A72E9" w:rsidRDefault="009D1B5D" w:rsidP="004A72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2E9">
              <w:rPr>
                <w:rFonts w:ascii="Times New Roman" w:hAnsi="Times New Roman"/>
                <w:sz w:val="20"/>
                <w:lang w:eastAsia="ar-SA"/>
              </w:rPr>
              <w:t>1019698,12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4A72E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9D1B5D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9D1B5D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75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4" w:right="-82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 w:right="-75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68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720FA8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FA8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720FA8" w:rsidRDefault="009D1B5D" w:rsidP="00AE0240">
            <w:pPr>
              <w:pStyle w:val="BodyText2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720FA8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ind w:left="-107" w:right="-108"/>
              <w:contextualSpacing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D1B5D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B5D" w:rsidRPr="00B37DB5" w:rsidRDefault="009D1B5D" w:rsidP="00AE024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9D1B5D" w:rsidRPr="00AE0240" w:rsidRDefault="009D1B5D" w:rsidP="00AE024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24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AE02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М.Ю. Лукашенко</w:t>
      </w:r>
    </w:p>
    <w:p w:rsidR="009D1B5D" w:rsidRDefault="009D1B5D" w:rsidP="00AE02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sectPr w:rsidR="009D1B5D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5D" w:rsidRDefault="009D1B5D" w:rsidP="00FD7872">
      <w:pPr>
        <w:spacing w:after="0" w:line="240" w:lineRule="auto"/>
      </w:pPr>
      <w:r>
        <w:separator/>
      </w:r>
    </w:p>
  </w:endnote>
  <w:endnote w:type="continuationSeparator" w:id="0">
    <w:p w:rsidR="009D1B5D" w:rsidRDefault="009D1B5D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5D" w:rsidRDefault="009D1B5D" w:rsidP="00FD7872">
      <w:pPr>
        <w:spacing w:after="0" w:line="240" w:lineRule="auto"/>
      </w:pPr>
      <w:r>
        <w:separator/>
      </w:r>
    </w:p>
  </w:footnote>
  <w:footnote w:type="continuationSeparator" w:id="0">
    <w:p w:rsidR="009D1B5D" w:rsidRDefault="009D1B5D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B5D" w:rsidRDefault="009D1B5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1B5D" w:rsidRDefault="009D1B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B5D" w:rsidRDefault="009D1B5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D1B5D" w:rsidRDefault="009D1B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1146D0"/>
    <w:rsid w:val="00210505"/>
    <w:rsid w:val="002C5A44"/>
    <w:rsid w:val="0031788D"/>
    <w:rsid w:val="003214FA"/>
    <w:rsid w:val="00343E8E"/>
    <w:rsid w:val="00350531"/>
    <w:rsid w:val="00357F56"/>
    <w:rsid w:val="003C1E9D"/>
    <w:rsid w:val="003E0C72"/>
    <w:rsid w:val="004261F8"/>
    <w:rsid w:val="00431C0D"/>
    <w:rsid w:val="00431F46"/>
    <w:rsid w:val="0047064D"/>
    <w:rsid w:val="0049433E"/>
    <w:rsid w:val="004A72E9"/>
    <w:rsid w:val="004D7F04"/>
    <w:rsid w:val="004F6CD4"/>
    <w:rsid w:val="00517533"/>
    <w:rsid w:val="00520413"/>
    <w:rsid w:val="00551B01"/>
    <w:rsid w:val="005553ED"/>
    <w:rsid w:val="005740E2"/>
    <w:rsid w:val="005B601B"/>
    <w:rsid w:val="005E400B"/>
    <w:rsid w:val="005F4DD4"/>
    <w:rsid w:val="006920C6"/>
    <w:rsid w:val="006A0215"/>
    <w:rsid w:val="006A0681"/>
    <w:rsid w:val="00702B06"/>
    <w:rsid w:val="00704CFC"/>
    <w:rsid w:val="00720FA8"/>
    <w:rsid w:val="0074659D"/>
    <w:rsid w:val="0079113B"/>
    <w:rsid w:val="00796745"/>
    <w:rsid w:val="007A6967"/>
    <w:rsid w:val="007B0850"/>
    <w:rsid w:val="007F0F79"/>
    <w:rsid w:val="00830CA8"/>
    <w:rsid w:val="008331D9"/>
    <w:rsid w:val="008506AC"/>
    <w:rsid w:val="00862946"/>
    <w:rsid w:val="00895FAC"/>
    <w:rsid w:val="00932504"/>
    <w:rsid w:val="00935992"/>
    <w:rsid w:val="009B3A99"/>
    <w:rsid w:val="009D1B5D"/>
    <w:rsid w:val="009E0431"/>
    <w:rsid w:val="009E5370"/>
    <w:rsid w:val="009F77CE"/>
    <w:rsid w:val="00A21DBB"/>
    <w:rsid w:val="00AE0240"/>
    <w:rsid w:val="00AF478C"/>
    <w:rsid w:val="00AF77D3"/>
    <w:rsid w:val="00B17DC9"/>
    <w:rsid w:val="00B33FD1"/>
    <w:rsid w:val="00B37DB5"/>
    <w:rsid w:val="00B62699"/>
    <w:rsid w:val="00B73C9B"/>
    <w:rsid w:val="00BE0536"/>
    <w:rsid w:val="00BE42BA"/>
    <w:rsid w:val="00C2367A"/>
    <w:rsid w:val="00C27154"/>
    <w:rsid w:val="00C72DAE"/>
    <w:rsid w:val="00CD3CAC"/>
    <w:rsid w:val="00CD6888"/>
    <w:rsid w:val="00CD6D2F"/>
    <w:rsid w:val="00D00EBD"/>
    <w:rsid w:val="00D321C3"/>
    <w:rsid w:val="00D52B85"/>
    <w:rsid w:val="00DB6ED7"/>
    <w:rsid w:val="00E613A5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50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5</Pages>
  <Words>972</Words>
  <Characters>5545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34</cp:revision>
  <cp:lastPrinted>2025-03-11T13:57:00Z</cp:lastPrinted>
  <dcterms:created xsi:type="dcterms:W3CDTF">2019-08-19T13:15:00Z</dcterms:created>
  <dcterms:modified xsi:type="dcterms:W3CDTF">2026-02-09T11:41:00Z</dcterms:modified>
</cp:coreProperties>
</file>